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4E3391B5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</w:t>
      </w:r>
      <w:r w:rsidR="00CD1F02">
        <w:rPr>
          <w:rFonts w:cs="Arial"/>
        </w:rPr>
        <w:t>08</w:t>
      </w:r>
      <w:r>
        <w:rPr>
          <w:rFonts w:cs="Arial"/>
        </w:rPr>
        <w:t>/202</w:t>
      </w:r>
      <w:r w:rsidR="00CD1F02">
        <w:rPr>
          <w:rFonts w:cs="Arial"/>
        </w:rPr>
        <w:t>5</w:t>
      </w:r>
    </w:p>
    <w:p w14:paraId="6D09CE74" w14:textId="506F2A1E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CD1F02">
        <w:rPr>
          <w:rFonts w:cs="Arial"/>
        </w:rPr>
        <w:t>5-225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BF5B1" w14:textId="77777777" w:rsidR="00CD357C" w:rsidRDefault="00CD357C">
      <w:r>
        <w:separator/>
      </w:r>
    </w:p>
  </w:endnote>
  <w:endnote w:type="continuationSeparator" w:id="0">
    <w:p w14:paraId="4934EBE1" w14:textId="77777777" w:rsidR="00CD357C" w:rsidRDefault="00CD3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21CB6" w14:textId="77777777" w:rsidR="00CD357C" w:rsidRDefault="00CD357C">
      <w:r>
        <w:separator/>
      </w:r>
    </w:p>
  </w:footnote>
  <w:footnote w:type="continuationSeparator" w:id="0">
    <w:p w14:paraId="0EBC0AEE" w14:textId="77777777" w:rsidR="00CD357C" w:rsidRDefault="00CD3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2FFD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1733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1F02"/>
    <w:rsid w:val="00CD357C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2D8EAD-7B56-4AC8-BAF3-767076F0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2024-01-04T13:21:00Z</cp:lastPrinted>
  <dcterms:created xsi:type="dcterms:W3CDTF">2023-06-02T09:44:00Z</dcterms:created>
  <dcterms:modified xsi:type="dcterms:W3CDTF">2025-05-22T08:04:00Z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